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99B" w:rsidRPr="00060356" w:rsidRDefault="0032199B" w:rsidP="000603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60356">
        <w:rPr>
          <w:rFonts w:ascii="Times New Roman" w:hAnsi="Times New Roman"/>
          <w:sz w:val="24"/>
          <w:szCs w:val="24"/>
        </w:rPr>
        <w:t>Сведения</w:t>
      </w:r>
    </w:p>
    <w:p w:rsidR="0032199B" w:rsidRPr="00060356" w:rsidRDefault="0032199B" w:rsidP="007840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60356">
        <w:rPr>
          <w:rFonts w:ascii="Times New Roman" w:hAnsi="Times New Roman"/>
          <w:sz w:val="24"/>
          <w:szCs w:val="24"/>
        </w:rPr>
        <w:t>О доходах, об имуществах имущественного характера федеральных государственных служащих Федеральной службы исполнения наказаний, а так же их супругов и несовершеннолетних детей за период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0356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01</w:t>
      </w:r>
      <w:r w:rsidRPr="000603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января</w:t>
      </w:r>
      <w:r w:rsidRPr="00060356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12</w:t>
      </w:r>
      <w:r w:rsidRPr="00060356">
        <w:rPr>
          <w:rFonts w:ascii="Times New Roman" w:hAnsi="Times New Roman"/>
          <w:sz w:val="24"/>
          <w:szCs w:val="24"/>
        </w:rPr>
        <w:t xml:space="preserve"> года по 31 декабря 201</w:t>
      </w:r>
      <w:r>
        <w:rPr>
          <w:rFonts w:ascii="Times New Roman" w:hAnsi="Times New Roman"/>
          <w:sz w:val="24"/>
          <w:szCs w:val="24"/>
        </w:rPr>
        <w:t>2</w:t>
      </w:r>
      <w:r w:rsidRPr="00060356">
        <w:rPr>
          <w:rFonts w:ascii="Times New Roman" w:hAnsi="Times New Roman"/>
          <w:sz w:val="24"/>
          <w:szCs w:val="24"/>
        </w:rPr>
        <w:t xml:space="preserve"> года</w:t>
      </w:r>
    </w:p>
    <w:p w:rsidR="0032199B" w:rsidRDefault="0032199B" w:rsidP="000603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12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97"/>
        <w:gridCol w:w="110"/>
        <w:gridCol w:w="1471"/>
        <w:gridCol w:w="136"/>
        <w:gridCol w:w="24"/>
        <w:gridCol w:w="1583"/>
        <w:gridCol w:w="55"/>
        <w:gridCol w:w="1553"/>
        <w:gridCol w:w="80"/>
        <w:gridCol w:w="1529"/>
        <w:gridCol w:w="103"/>
        <w:gridCol w:w="63"/>
        <w:gridCol w:w="1370"/>
        <w:gridCol w:w="71"/>
        <w:gridCol w:w="127"/>
        <w:gridCol w:w="52"/>
        <w:gridCol w:w="1428"/>
        <w:gridCol w:w="24"/>
      </w:tblGrid>
      <w:tr w:rsidR="0032199B" w:rsidRPr="00105491" w:rsidTr="00647086">
        <w:trPr>
          <w:trHeight w:val="158"/>
        </w:trPr>
        <w:tc>
          <w:tcPr>
            <w:tcW w:w="1497" w:type="dxa"/>
            <w:vMerge w:val="restart"/>
          </w:tcPr>
          <w:p w:rsidR="0032199B" w:rsidRPr="00105491" w:rsidRDefault="0032199B" w:rsidP="001054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2199B" w:rsidRPr="00105491" w:rsidRDefault="0032199B" w:rsidP="00105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549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581" w:type="dxa"/>
            <w:gridSpan w:val="2"/>
            <w:vMerge w:val="restart"/>
          </w:tcPr>
          <w:p w:rsidR="0032199B" w:rsidRPr="00105491" w:rsidRDefault="0032199B" w:rsidP="00105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5491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798" w:type="dxa"/>
            <w:gridSpan w:val="4"/>
            <w:vMerge w:val="restart"/>
          </w:tcPr>
          <w:p w:rsidR="0032199B" w:rsidRPr="00105491" w:rsidRDefault="0032199B" w:rsidP="00105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5491">
              <w:rPr>
                <w:rFonts w:ascii="Times New Roman" w:hAnsi="Times New Roman"/>
              </w:rPr>
              <w:t>Общая сумма декларированного годового дохода за 2012 год</w:t>
            </w:r>
          </w:p>
        </w:tc>
        <w:tc>
          <w:tcPr>
            <w:tcW w:w="4698" w:type="dxa"/>
            <w:gridSpan w:val="6"/>
          </w:tcPr>
          <w:p w:rsidR="0032199B" w:rsidRPr="00105491" w:rsidRDefault="0032199B" w:rsidP="00105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5491">
              <w:rPr>
                <w:rFonts w:ascii="Times New Roman" w:hAnsi="Times New Roman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702" w:type="dxa"/>
            <w:gridSpan w:val="5"/>
            <w:vMerge w:val="restart"/>
          </w:tcPr>
          <w:p w:rsidR="0032199B" w:rsidRPr="00105491" w:rsidRDefault="0032199B" w:rsidP="00105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5491">
              <w:rPr>
                <w:rFonts w:ascii="Times New Roman" w:hAnsi="Times New Roman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32199B" w:rsidRPr="00105491" w:rsidTr="00647086">
        <w:trPr>
          <w:trHeight w:val="1086"/>
        </w:trPr>
        <w:tc>
          <w:tcPr>
            <w:tcW w:w="1497" w:type="dxa"/>
            <w:vMerge/>
          </w:tcPr>
          <w:p w:rsidR="0032199B" w:rsidRPr="00105491" w:rsidRDefault="0032199B" w:rsidP="001054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1" w:type="dxa"/>
            <w:gridSpan w:val="2"/>
            <w:vMerge/>
          </w:tcPr>
          <w:p w:rsidR="0032199B" w:rsidRPr="00105491" w:rsidRDefault="0032199B" w:rsidP="001054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8" w:type="dxa"/>
            <w:gridSpan w:val="4"/>
            <w:vMerge/>
          </w:tcPr>
          <w:p w:rsidR="0032199B" w:rsidRPr="00105491" w:rsidRDefault="0032199B" w:rsidP="001054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3" w:type="dxa"/>
            <w:gridSpan w:val="2"/>
          </w:tcPr>
          <w:p w:rsidR="0032199B" w:rsidRPr="00105491" w:rsidRDefault="0032199B" w:rsidP="00105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5491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632" w:type="dxa"/>
            <w:gridSpan w:val="2"/>
          </w:tcPr>
          <w:p w:rsidR="0032199B" w:rsidRPr="00105491" w:rsidRDefault="0032199B" w:rsidP="00105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5491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433" w:type="dxa"/>
            <w:gridSpan w:val="2"/>
          </w:tcPr>
          <w:p w:rsidR="0032199B" w:rsidRPr="00105491" w:rsidRDefault="0032199B" w:rsidP="00105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5491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702" w:type="dxa"/>
            <w:gridSpan w:val="5"/>
            <w:vMerge/>
          </w:tcPr>
          <w:p w:rsidR="0032199B" w:rsidRPr="00105491" w:rsidRDefault="0032199B" w:rsidP="00105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2199B" w:rsidRPr="00105491" w:rsidTr="00647086">
        <w:trPr>
          <w:trHeight w:val="477"/>
        </w:trPr>
        <w:tc>
          <w:tcPr>
            <w:tcW w:w="11276" w:type="dxa"/>
            <w:gridSpan w:val="18"/>
          </w:tcPr>
          <w:p w:rsidR="0032199B" w:rsidRPr="00105491" w:rsidRDefault="0032199B" w:rsidP="00105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Федеральное казенное учреждение «Колония-поселение № 3 Управления Федеральной службы исполнения наказаний по Волгоградской области»</w:t>
            </w:r>
          </w:p>
        </w:tc>
      </w:tr>
      <w:tr w:rsidR="0032199B" w:rsidRPr="000478EB" w:rsidTr="00647086"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Балезин Алексей Олегович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Супруга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8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Начальник отдела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370673,28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523965,40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21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Земельный участок  (собственность, 1/3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21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Дом </w:t>
            </w:r>
            <w:r>
              <w:rPr>
                <w:rFonts w:ascii="Times New Roman" w:hAnsi="Times New Roman"/>
              </w:rPr>
              <w:t xml:space="preserve">(собственность, </w:t>
            </w:r>
            <w:r w:rsidRPr="000478EB">
              <w:rPr>
                <w:rFonts w:ascii="Times New Roman" w:hAnsi="Times New Roman"/>
              </w:rPr>
              <w:t>1/3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21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21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Квартира </w:t>
            </w:r>
            <w:r>
              <w:rPr>
                <w:rFonts w:ascii="Times New Roman" w:hAnsi="Times New Roman"/>
              </w:rPr>
              <w:t xml:space="preserve">(собственность, </w:t>
            </w:r>
            <w:r w:rsidRPr="000478EB">
              <w:rPr>
                <w:rFonts w:ascii="Times New Roman" w:hAnsi="Times New Roman"/>
              </w:rPr>
              <w:t>1/3</w:t>
            </w:r>
            <w:r>
              <w:rPr>
                <w:rFonts w:ascii="Times New Roman" w:hAnsi="Times New Roman"/>
              </w:rPr>
              <w:t xml:space="preserve"> доли)</w:t>
            </w:r>
          </w:p>
        </w:tc>
        <w:tc>
          <w:tcPr>
            <w:tcW w:w="1609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622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199,8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42,8</w:t>
            </w:r>
          </w:p>
        </w:tc>
        <w:tc>
          <w:tcPr>
            <w:tcW w:w="1607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</w:tc>
        <w:tc>
          <w:tcPr>
            <w:tcW w:w="1631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Легковой а</w:t>
            </w:r>
            <w:r w:rsidRPr="000478EB">
              <w:rPr>
                <w:rFonts w:ascii="Times New Roman" w:hAnsi="Times New Roman"/>
              </w:rPr>
              <w:t xml:space="preserve">втомобиль </w:t>
            </w:r>
            <w:r w:rsidRPr="000478EB">
              <w:rPr>
                <w:rFonts w:ascii="Times New Roman" w:hAnsi="Times New Roman"/>
                <w:lang w:val="en-US"/>
              </w:rPr>
              <w:t>Chevrolet niva</w:t>
            </w:r>
          </w:p>
        </w:tc>
      </w:tr>
      <w:tr w:rsidR="0032199B" w:rsidRPr="000478EB" w:rsidTr="00647086"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Богачкова Анастасия Юрьевна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8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Начальник </w:t>
            </w:r>
            <w:r>
              <w:rPr>
                <w:rFonts w:ascii="Times New Roman" w:hAnsi="Times New Roman"/>
              </w:rPr>
              <w:t>отдела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311523,74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21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609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46,9</w:t>
            </w:r>
          </w:p>
        </w:tc>
        <w:tc>
          <w:tcPr>
            <w:tcW w:w="1607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</w:tc>
        <w:tc>
          <w:tcPr>
            <w:tcW w:w="1631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</w:tr>
      <w:tr w:rsidR="0032199B" w:rsidRPr="000478EB" w:rsidTr="00647086"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Гребенников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Виктор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Викторович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Дочь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8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Начальник </w:t>
            </w:r>
            <w:r>
              <w:rPr>
                <w:rFonts w:ascii="Times New Roman" w:hAnsi="Times New Roman"/>
              </w:rPr>
              <w:t>федерального казенного учреждения</w:t>
            </w:r>
          </w:p>
          <w:p w:rsidR="0032199B" w:rsidRPr="000478EB" w:rsidRDefault="0032199B" w:rsidP="000478EB">
            <w:pPr>
              <w:spacing w:after="0" w:line="240" w:lineRule="auto"/>
              <w:ind w:left="-8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8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8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8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8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8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8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8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8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482382,56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180000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21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Квартира</w:t>
            </w:r>
          </w:p>
          <w:p w:rsidR="0032199B" w:rsidRPr="000478EB" w:rsidRDefault="0032199B" w:rsidP="000478EB">
            <w:pPr>
              <w:spacing w:after="0" w:line="240" w:lineRule="auto"/>
              <w:ind w:left="-4" w:right="-21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1/3           </w:t>
            </w:r>
          </w:p>
          <w:p w:rsidR="0032199B" w:rsidRPr="000478EB" w:rsidRDefault="0032199B" w:rsidP="000478EB">
            <w:pPr>
              <w:spacing w:after="0" w:line="240" w:lineRule="auto"/>
              <w:ind w:left="-4" w:right="-21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21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21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21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21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Земельный участок    </w:t>
            </w:r>
          </w:p>
          <w:p w:rsidR="0032199B" w:rsidRPr="000478EB" w:rsidRDefault="0032199B" w:rsidP="000478EB">
            <w:pPr>
              <w:spacing w:after="0" w:line="240" w:lineRule="auto"/>
              <w:ind w:left="-4" w:right="-21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Дом</w:t>
            </w:r>
          </w:p>
          <w:p w:rsidR="0032199B" w:rsidRPr="000478EB" w:rsidRDefault="0032199B" w:rsidP="000478EB">
            <w:pPr>
              <w:spacing w:after="0" w:line="240" w:lineRule="auto"/>
              <w:ind w:left="-4" w:right="-21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Квартира </w:t>
            </w:r>
            <w:r>
              <w:rPr>
                <w:rFonts w:ascii="Times New Roman" w:hAnsi="Times New Roman"/>
              </w:rPr>
              <w:t xml:space="preserve">(собственность, </w:t>
            </w:r>
            <w:r w:rsidRPr="000478EB">
              <w:rPr>
                <w:rFonts w:ascii="Times New Roman" w:hAnsi="Times New Roman"/>
              </w:rPr>
              <w:t>1/3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21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21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Квартира </w:t>
            </w:r>
            <w:r>
              <w:rPr>
                <w:rFonts w:ascii="Times New Roman" w:hAnsi="Times New Roman"/>
              </w:rPr>
              <w:t xml:space="preserve">(собственность, </w:t>
            </w:r>
            <w:r w:rsidRPr="000478EB">
              <w:rPr>
                <w:rFonts w:ascii="Times New Roman" w:hAnsi="Times New Roman"/>
              </w:rPr>
              <w:t>1/3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212"/>
              <w:rPr>
                <w:rFonts w:ascii="Times New Roman" w:hAnsi="Times New Roman"/>
              </w:rPr>
            </w:pPr>
          </w:p>
        </w:tc>
        <w:tc>
          <w:tcPr>
            <w:tcW w:w="1609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68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600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123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68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68</w:t>
            </w:r>
          </w:p>
        </w:tc>
        <w:tc>
          <w:tcPr>
            <w:tcW w:w="1607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</w:tc>
        <w:tc>
          <w:tcPr>
            <w:tcW w:w="1631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 </w:t>
            </w:r>
            <w:r w:rsidRPr="000478EB">
              <w:rPr>
                <w:rFonts w:ascii="Times New Roman" w:hAnsi="Times New Roman"/>
              </w:rPr>
              <w:t>автомобиль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сузуки гранд витара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автомобиль дэу матиз</w:t>
            </w:r>
          </w:p>
        </w:tc>
      </w:tr>
      <w:tr w:rsidR="0032199B" w:rsidRPr="000478EB" w:rsidTr="00647086">
        <w:trPr>
          <w:gridAfter w:val="1"/>
          <w:wAfter w:w="24" w:type="dxa"/>
          <w:trHeight w:val="3874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Босый Дмитрий Васильевич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Сын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Оперативный дежурный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 323503,46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110000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154" w:right="-42"/>
              <w:jc w:val="center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Квартира </w:t>
            </w:r>
          </w:p>
          <w:p w:rsidR="0032199B" w:rsidRPr="000478EB" w:rsidRDefault="0032199B" w:rsidP="000478EB">
            <w:pPr>
              <w:spacing w:after="0" w:line="240" w:lineRule="auto"/>
              <w:ind w:left="-154" w:right="-1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(собственность, </w:t>
            </w:r>
            <w:r w:rsidRPr="000478EB">
              <w:rPr>
                <w:rFonts w:ascii="Times New Roman" w:hAnsi="Times New Roman"/>
              </w:rPr>
              <w:t xml:space="preserve"> ¼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154" w:right="-42"/>
              <w:jc w:val="center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Квартира</w:t>
            </w:r>
          </w:p>
          <w:p w:rsidR="0032199B" w:rsidRPr="000478EB" w:rsidRDefault="0032199B" w:rsidP="000478EB">
            <w:pPr>
              <w:spacing w:after="0" w:line="240" w:lineRule="auto"/>
              <w:ind w:left="-154" w:right="-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(собственность)</w:t>
            </w:r>
          </w:p>
          <w:p w:rsidR="0032199B" w:rsidRPr="000478EB" w:rsidRDefault="0032199B" w:rsidP="000478EB">
            <w:pPr>
              <w:spacing w:after="0" w:line="240" w:lineRule="auto"/>
              <w:ind w:left="-15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154" w:right="-42"/>
              <w:jc w:val="center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Квартира   </w:t>
            </w:r>
            <w:r>
              <w:rPr>
                <w:rFonts w:ascii="Times New Roman" w:hAnsi="Times New Roman"/>
              </w:rPr>
              <w:t>(собственность,</w:t>
            </w:r>
            <w:r w:rsidRPr="000478EB">
              <w:rPr>
                <w:rFonts w:ascii="Times New Roman" w:hAnsi="Times New Roman"/>
              </w:rPr>
              <w:t xml:space="preserve"> 1/3 </w:t>
            </w:r>
            <w:r>
              <w:rPr>
                <w:rFonts w:ascii="Times New Roman" w:hAnsi="Times New Roman"/>
              </w:rPr>
              <w:t>доли)</w:t>
            </w:r>
          </w:p>
          <w:p w:rsidR="0032199B" w:rsidRPr="000478EB" w:rsidRDefault="0032199B" w:rsidP="000478EB">
            <w:pPr>
              <w:spacing w:after="0" w:line="240" w:lineRule="auto"/>
              <w:ind w:left="-154" w:right="-42"/>
              <w:jc w:val="center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Квартира </w:t>
            </w:r>
          </w:p>
          <w:p w:rsidR="0032199B" w:rsidRPr="000478EB" w:rsidRDefault="0032199B" w:rsidP="000478EB">
            <w:pPr>
              <w:spacing w:after="0" w:line="240" w:lineRule="auto"/>
              <w:ind w:left="-154" w:right="-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(собственность, </w:t>
            </w:r>
            <w:r w:rsidRPr="000478E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½ доли)</w:t>
            </w:r>
          </w:p>
        </w:tc>
        <w:tc>
          <w:tcPr>
            <w:tcW w:w="1609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56,4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43,6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59,6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44</w:t>
            </w:r>
          </w:p>
        </w:tc>
        <w:tc>
          <w:tcPr>
            <w:tcW w:w="1607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0478EB">
              <w:rPr>
                <w:rFonts w:ascii="Times New Roman" w:hAnsi="Times New Roman"/>
              </w:rPr>
              <w:t>оссия</w:t>
            </w:r>
          </w:p>
        </w:tc>
        <w:tc>
          <w:tcPr>
            <w:tcW w:w="1607" w:type="dxa"/>
            <w:gridSpan w:val="3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</w:t>
            </w:r>
            <w:r w:rsidRPr="000478EB">
              <w:rPr>
                <w:rFonts w:ascii="Times New Roman" w:hAnsi="Times New Roman"/>
              </w:rPr>
              <w:t>втомобиль Фольксваген поло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</w:tr>
      <w:tr w:rsidR="0032199B" w:rsidRPr="000478EB" w:rsidTr="00647086">
        <w:trPr>
          <w:gridAfter w:val="1"/>
          <w:wAfter w:w="24" w:type="dxa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Бузин Владимир Станиславович</w:t>
            </w:r>
          </w:p>
        </w:tc>
        <w:tc>
          <w:tcPr>
            <w:tcW w:w="1631" w:type="dxa"/>
            <w:gridSpan w:val="3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Помощник оперативного дежурного </w:t>
            </w:r>
          </w:p>
        </w:tc>
        <w:tc>
          <w:tcPr>
            <w:tcW w:w="163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229880,84</w:t>
            </w:r>
          </w:p>
        </w:tc>
        <w:tc>
          <w:tcPr>
            <w:tcW w:w="1633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3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31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480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</w:tr>
      <w:tr w:rsidR="0032199B" w:rsidRPr="000478EB" w:rsidTr="00647086">
        <w:trPr>
          <w:gridAfter w:val="1"/>
          <w:wAfter w:w="24" w:type="dxa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Булгаков Антон Алексеевич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Дочь 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31" w:type="dxa"/>
            <w:gridSpan w:val="3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Старший инспектор </w:t>
            </w:r>
          </w:p>
        </w:tc>
        <w:tc>
          <w:tcPr>
            <w:tcW w:w="163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417314,30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20760,00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0,00</w:t>
            </w:r>
          </w:p>
        </w:tc>
        <w:tc>
          <w:tcPr>
            <w:tcW w:w="1633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3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31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480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</w:tr>
      <w:tr w:rsidR="0032199B" w:rsidRPr="000478EB" w:rsidTr="00647086">
        <w:trPr>
          <w:gridAfter w:val="1"/>
          <w:wAfter w:w="24" w:type="dxa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Буянов Александр Викторович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31" w:type="dxa"/>
            <w:gridSpan w:val="3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Помощник оперативного дежурного </w:t>
            </w:r>
          </w:p>
        </w:tc>
        <w:tc>
          <w:tcPr>
            <w:tcW w:w="163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287687,67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259104,56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33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Дом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>1/2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Квартира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 xml:space="preserve"> 1/3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3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72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57</w:t>
            </w:r>
          </w:p>
        </w:tc>
        <w:tc>
          <w:tcPr>
            <w:tcW w:w="1631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480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</w:t>
            </w:r>
            <w:r w:rsidRPr="000478EB">
              <w:rPr>
                <w:rFonts w:ascii="Times New Roman" w:hAnsi="Times New Roman"/>
              </w:rPr>
              <w:t>втомобиль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Ваз 21124</w:t>
            </w:r>
          </w:p>
        </w:tc>
      </w:tr>
      <w:tr w:rsidR="0032199B" w:rsidRPr="000478EB" w:rsidTr="00647086">
        <w:trPr>
          <w:gridAfter w:val="1"/>
          <w:wAfter w:w="24" w:type="dxa"/>
          <w:trHeight w:val="3864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Губская Наталия Петровна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Старший психолог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500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273624,56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Квартира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>1/3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Квартира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 xml:space="preserve"> 5/6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Квартира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>1/2</w:t>
            </w:r>
            <w:r>
              <w:rPr>
                <w:rFonts w:ascii="Times New Roman" w:hAnsi="Times New Roman"/>
              </w:rPr>
              <w:t xml:space="preserve"> доли)</w:t>
            </w: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75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31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59</w:t>
            </w: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</w:tc>
        <w:tc>
          <w:tcPr>
            <w:tcW w:w="1428" w:type="dxa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</w:tr>
      <w:tr w:rsidR="0032199B" w:rsidRPr="000478EB" w:rsidTr="00647086">
        <w:trPr>
          <w:gridAfter w:val="1"/>
          <w:wAfter w:w="24" w:type="dxa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Данчук Алексей Петрович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Начальник участка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310147,80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Земельный участок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>½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Жилой дом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>1/2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Жилой дом</w:t>
            </w:r>
          </w:p>
          <w:p w:rsidR="0032199B" w:rsidRPr="00841E2F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Pr="00841E2F">
              <w:rPr>
                <w:rFonts w:ascii="Times New Roman" w:hAnsi="Times New Roman"/>
              </w:rPr>
              <w:t xml:space="preserve"> ½</w:t>
            </w:r>
            <w:r>
              <w:rPr>
                <w:rFonts w:ascii="Times New Roman" w:hAnsi="Times New Roman"/>
              </w:rPr>
              <w:t xml:space="preserve"> доли)</w:t>
            </w: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  <w:lang w:val="en-US"/>
              </w:rPr>
            </w:pPr>
            <w:r w:rsidRPr="000478EB">
              <w:rPr>
                <w:rFonts w:ascii="Times New Roman" w:hAnsi="Times New Roman"/>
                <w:lang w:val="en-US"/>
              </w:rPr>
              <w:t>835</w:t>
            </w:r>
          </w:p>
          <w:p w:rsidR="0032199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841E2F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  <w:lang w:val="en-US"/>
              </w:rPr>
              <w:t>616</w:t>
            </w:r>
          </w:p>
          <w:p w:rsidR="0032199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237,9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</w:tc>
        <w:tc>
          <w:tcPr>
            <w:tcW w:w="1428" w:type="dxa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</w:t>
            </w:r>
            <w:r w:rsidRPr="000478EB">
              <w:rPr>
                <w:rFonts w:ascii="Times New Roman" w:hAnsi="Times New Roman"/>
              </w:rPr>
              <w:t>втомобиль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Рено сценик </w:t>
            </w:r>
          </w:p>
        </w:tc>
      </w:tr>
      <w:tr w:rsidR="0032199B" w:rsidRPr="000478EB" w:rsidTr="00647086"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Дяшкина Наталья Валерьевна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Старший инспектор 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258930,51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138533,63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 </w:t>
            </w:r>
            <w:r w:rsidRPr="000478EB">
              <w:rPr>
                <w:rFonts w:ascii="Times New Roman" w:hAnsi="Times New Roman"/>
              </w:rPr>
              <w:t>автомобиль</w:t>
            </w:r>
            <w:r>
              <w:rPr>
                <w:rFonts w:ascii="Times New Roman" w:hAnsi="Times New Roman"/>
              </w:rPr>
              <w:t xml:space="preserve"> </w:t>
            </w:r>
            <w:r w:rsidRPr="000478EB">
              <w:rPr>
                <w:rFonts w:ascii="Times New Roman" w:hAnsi="Times New Roman"/>
              </w:rPr>
              <w:t>Хэндэ гетц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</w:t>
            </w:r>
            <w:r w:rsidRPr="000478EB">
              <w:rPr>
                <w:rFonts w:ascii="Times New Roman" w:hAnsi="Times New Roman"/>
              </w:rPr>
              <w:t xml:space="preserve">втомобиль </w:t>
            </w:r>
            <w:r w:rsidRPr="000478EB">
              <w:rPr>
                <w:rFonts w:ascii="Times New Roman" w:hAnsi="Times New Roman"/>
                <w:lang w:val="en-US"/>
              </w:rPr>
              <w:t>MITSUBISHI</w:t>
            </w:r>
            <w:r w:rsidRPr="000478EB">
              <w:rPr>
                <w:rFonts w:ascii="Times New Roman" w:hAnsi="Times New Roman"/>
              </w:rPr>
              <w:t xml:space="preserve"> </w:t>
            </w:r>
            <w:r w:rsidRPr="000478EB">
              <w:rPr>
                <w:rFonts w:ascii="Times New Roman" w:hAnsi="Times New Roman"/>
                <w:lang w:val="en-US"/>
              </w:rPr>
              <w:t>LANCER</w:t>
            </w:r>
          </w:p>
        </w:tc>
      </w:tr>
      <w:tr w:rsidR="0032199B" w:rsidRPr="000478EB" w:rsidTr="00647086">
        <w:trPr>
          <w:gridAfter w:val="1"/>
          <w:wAfter w:w="24" w:type="dxa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Елфимов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Денис Анатольевич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Помощник оперативного дежурного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181184,64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8" w:type="dxa"/>
          </w:tcPr>
          <w:p w:rsidR="0032199B" w:rsidRPr="000478EB" w:rsidRDefault="0032199B" w:rsidP="00841E2F">
            <w:pPr>
              <w:spacing w:after="0" w:line="240" w:lineRule="auto"/>
              <w:ind w:left="-108" w:right="-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</w:t>
            </w:r>
            <w:r w:rsidRPr="000478EB">
              <w:rPr>
                <w:rFonts w:ascii="Times New Roman" w:hAnsi="Times New Roman"/>
              </w:rPr>
              <w:t xml:space="preserve">втомобиль </w:t>
            </w:r>
            <w:r w:rsidRPr="000478EB">
              <w:rPr>
                <w:rFonts w:ascii="Times New Roman" w:hAnsi="Times New Roman"/>
                <w:lang w:val="en-US"/>
              </w:rPr>
              <w:t>MITSUBISHI LANCER 1.8</w:t>
            </w:r>
          </w:p>
        </w:tc>
      </w:tr>
      <w:tr w:rsidR="0032199B" w:rsidRPr="000478EB" w:rsidTr="00647086">
        <w:tc>
          <w:tcPr>
            <w:tcW w:w="1607" w:type="dxa"/>
            <w:gridSpan w:val="2"/>
          </w:tcPr>
          <w:p w:rsidR="0032199B" w:rsidRPr="000478EB" w:rsidRDefault="0032199B" w:rsidP="00841E2F">
            <w:pPr>
              <w:spacing w:after="0" w:line="240" w:lineRule="auto"/>
              <w:ind w:left="-4" w:right="-45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Еркина Анна Александровна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дочь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Главный бухгалтер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392112,40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102242,85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Квартира</w:t>
            </w:r>
            <w:r>
              <w:rPr>
                <w:rFonts w:ascii="Times New Roman" w:hAnsi="Times New Roman"/>
              </w:rPr>
              <w:t xml:space="preserve"> (собственность</w:t>
            </w:r>
            <w:r w:rsidRPr="000478EB">
              <w:rPr>
                <w:rFonts w:ascii="Times New Roman" w:hAnsi="Times New Roman"/>
              </w:rPr>
              <w:t xml:space="preserve"> 1/3</w:t>
            </w:r>
            <w:r>
              <w:rPr>
                <w:rFonts w:ascii="Times New Roman" w:hAnsi="Times New Roman"/>
              </w:rPr>
              <w:t xml:space="preserve"> доли)</w:t>
            </w: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58,7</w:t>
            </w: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 </w:t>
            </w:r>
            <w:r w:rsidRPr="000478EB">
              <w:rPr>
                <w:rFonts w:ascii="Times New Roman" w:hAnsi="Times New Roman"/>
              </w:rPr>
              <w:t>автомобиль</w:t>
            </w:r>
            <w:r>
              <w:rPr>
                <w:rFonts w:ascii="Times New Roman" w:hAnsi="Times New Roman"/>
              </w:rPr>
              <w:t xml:space="preserve"> </w:t>
            </w:r>
            <w:r w:rsidRPr="000478EB">
              <w:rPr>
                <w:rFonts w:ascii="Times New Roman" w:hAnsi="Times New Roman"/>
              </w:rPr>
              <w:t>Сузуки лиана</w:t>
            </w:r>
          </w:p>
        </w:tc>
      </w:tr>
      <w:tr w:rsidR="0032199B" w:rsidRPr="000478EB" w:rsidTr="00647086"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Икрянников Алексей Викторович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Сын 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Заместитель начальника - начальник центра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455058,89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101083,77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30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Гараж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Квартира</w:t>
            </w:r>
            <w:r>
              <w:rPr>
                <w:rFonts w:ascii="Times New Roman" w:hAnsi="Times New Roman"/>
              </w:rPr>
              <w:t xml:space="preserve"> (собственность</w:t>
            </w:r>
            <w:r w:rsidRPr="000478EB">
              <w:rPr>
                <w:rFonts w:ascii="Times New Roman" w:hAnsi="Times New Roman"/>
              </w:rPr>
              <w:t xml:space="preserve"> 1/3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22,68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50,9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</w:tr>
      <w:tr w:rsidR="0032199B" w:rsidRPr="000478EB" w:rsidTr="00647086">
        <w:tc>
          <w:tcPr>
            <w:tcW w:w="1607" w:type="dxa"/>
            <w:gridSpan w:val="2"/>
          </w:tcPr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Качапкин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Владимир 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Владимирович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лаборатории</w:t>
            </w:r>
          </w:p>
        </w:tc>
        <w:tc>
          <w:tcPr>
            <w:tcW w:w="1607" w:type="dxa"/>
            <w:gridSpan w:val="2"/>
          </w:tcPr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322914,49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334312,23</w:t>
            </w:r>
          </w:p>
        </w:tc>
        <w:tc>
          <w:tcPr>
            <w:tcW w:w="1608" w:type="dxa"/>
            <w:gridSpan w:val="2"/>
          </w:tcPr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(пользование)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775" w:type="dxa"/>
            <w:gridSpan w:val="4"/>
          </w:tcPr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76,8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76,8</w:t>
            </w:r>
          </w:p>
        </w:tc>
        <w:tc>
          <w:tcPr>
            <w:tcW w:w="1620" w:type="dxa"/>
            <w:gridSpan w:val="4"/>
          </w:tcPr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автомобиль Фольксваген пассат</w:t>
            </w:r>
          </w:p>
        </w:tc>
      </w:tr>
      <w:tr w:rsidR="0032199B" w:rsidRPr="000478EB" w:rsidTr="00647086"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Комнатная Марина Андреевна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10EEF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  <w:p w:rsidR="0032199B" w:rsidRDefault="0032199B" w:rsidP="00010EEF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10EEF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10EEF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10EEF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Инспектор отдела безопасности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254006,76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32400,00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Здание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0478EB">
              <w:rPr>
                <w:rFonts w:ascii="Times New Roman" w:hAnsi="Times New Roman"/>
              </w:rPr>
              <w:t>индивидуаль</w:t>
            </w:r>
            <w:r>
              <w:rPr>
                <w:rFonts w:ascii="Times New Roman" w:hAnsi="Times New Roman"/>
              </w:rPr>
              <w:t>-</w:t>
            </w:r>
            <w:r w:rsidRPr="000478EB">
              <w:rPr>
                <w:rFonts w:ascii="Times New Roman" w:hAnsi="Times New Roman"/>
              </w:rPr>
              <w:t>ная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10EEF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107</w:t>
            </w: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10EEF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 </w:t>
            </w:r>
            <w:r w:rsidRPr="000478EB">
              <w:rPr>
                <w:rFonts w:ascii="Times New Roman" w:hAnsi="Times New Roman"/>
              </w:rPr>
              <w:t>автомобиль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Ваз-21072</w:t>
            </w:r>
          </w:p>
        </w:tc>
      </w:tr>
      <w:tr w:rsidR="0032199B" w:rsidRPr="000478EB" w:rsidTr="00647086">
        <w:trPr>
          <w:trHeight w:val="1028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Корниенко Василий Васильевич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Оперативный  дежурный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323565,95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Легковой а</w:t>
            </w:r>
            <w:r w:rsidRPr="000478EB">
              <w:rPr>
                <w:rFonts w:ascii="Times New Roman" w:hAnsi="Times New Roman"/>
              </w:rPr>
              <w:t xml:space="preserve">втомобиль </w:t>
            </w:r>
            <w:r w:rsidRPr="000478EB">
              <w:rPr>
                <w:rFonts w:ascii="Times New Roman" w:hAnsi="Times New Roman"/>
                <w:lang w:val="en-US"/>
              </w:rPr>
              <w:t>Chevrolet klan</w:t>
            </w:r>
          </w:p>
        </w:tc>
      </w:tr>
      <w:tr w:rsidR="0032199B" w:rsidRPr="000478EB" w:rsidTr="00647086"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Лемякин Владимир Сергеевич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Дочь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387F58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Заместитель начальника отдела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398829,42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Квартира </w:t>
            </w: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>½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Квартира 1/2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56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56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</w:t>
            </w:r>
            <w:r w:rsidRPr="000478EB">
              <w:rPr>
                <w:rFonts w:ascii="Times New Roman" w:hAnsi="Times New Roman"/>
              </w:rPr>
              <w:t xml:space="preserve">втомобиль </w:t>
            </w:r>
            <w:r w:rsidRPr="000478EB">
              <w:rPr>
                <w:rFonts w:ascii="Times New Roman" w:hAnsi="Times New Roman"/>
                <w:lang w:val="en-US"/>
              </w:rPr>
              <w:t>MITSUBISHI LANCER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</w:tr>
      <w:tr w:rsidR="0032199B" w:rsidRPr="000478EB" w:rsidTr="00647086">
        <w:tc>
          <w:tcPr>
            <w:tcW w:w="1607" w:type="dxa"/>
            <w:gridSpan w:val="2"/>
          </w:tcPr>
          <w:p w:rsidR="0032199B" w:rsidRPr="000478EB" w:rsidRDefault="0032199B" w:rsidP="00CC09C1">
            <w:pPr>
              <w:spacing w:after="0" w:line="240" w:lineRule="auto"/>
              <w:ind w:left="-4" w:right="-225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Лукьянов Владимир Александрович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CC09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Начальник отдела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334948,60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86757,56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Квартира подселение 1/2</w:t>
            </w: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15</w:t>
            </w: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</w:t>
            </w:r>
            <w:r w:rsidRPr="000478EB">
              <w:rPr>
                <w:rFonts w:ascii="Times New Roman" w:hAnsi="Times New Roman"/>
              </w:rPr>
              <w:t>втомобиль</w:t>
            </w:r>
            <w:r>
              <w:rPr>
                <w:rFonts w:ascii="Times New Roman" w:hAnsi="Times New Roman"/>
              </w:rPr>
              <w:t xml:space="preserve"> </w:t>
            </w:r>
            <w:r w:rsidRPr="000478EB">
              <w:rPr>
                <w:rFonts w:ascii="Times New Roman" w:hAnsi="Times New Roman"/>
              </w:rPr>
              <w:t>Хендэ акцент</w:t>
            </w:r>
          </w:p>
        </w:tc>
      </w:tr>
      <w:tr w:rsidR="0032199B" w:rsidRPr="000478EB" w:rsidTr="00D11D6E">
        <w:trPr>
          <w:trHeight w:val="2682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Льянов Давид Хажбикарович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Сын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Дочь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Старший инспектор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339517,82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5000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5000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5000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</w:tr>
      <w:tr w:rsidR="0032199B" w:rsidRPr="000478EB" w:rsidTr="00607AB9">
        <w:trPr>
          <w:trHeight w:val="1424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Мананкова Наталия Сергеевна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Сын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Старший бухгалтер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312595,18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</w:tr>
      <w:tr w:rsidR="0032199B" w:rsidRPr="000478EB" w:rsidTr="00647086"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Максиков Дмитрий Васильевич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Заместитель начальника колонии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506610,96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319849,91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Квартира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Квартира </w:t>
            </w: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>1/3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Дача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Гараж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Гараж</w:t>
            </w: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85,9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30,2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600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22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22</w:t>
            </w: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</w:t>
            </w:r>
            <w:r w:rsidRPr="000478EB">
              <w:rPr>
                <w:rFonts w:ascii="Times New Roman" w:hAnsi="Times New Roman"/>
              </w:rPr>
              <w:t xml:space="preserve">втомобиль </w:t>
            </w:r>
            <w:r w:rsidRPr="000478EB">
              <w:rPr>
                <w:rFonts w:ascii="Times New Roman" w:hAnsi="Times New Roman"/>
                <w:lang w:val="en-US"/>
              </w:rPr>
              <w:t>RENO LOGAN</w:t>
            </w:r>
          </w:p>
        </w:tc>
      </w:tr>
      <w:tr w:rsidR="0032199B" w:rsidRPr="000478EB" w:rsidTr="00647086"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Матросов Александр Владимирович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Дочь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Начальник медицинской части 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363745,96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145120,90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</w:tr>
      <w:tr w:rsidR="0032199B" w:rsidRPr="000478EB" w:rsidTr="001B4187">
        <w:trPr>
          <w:trHeight w:val="3344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Молодцов Александр Юрьевич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Дочь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Заместитель начальника</w:t>
            </w:r>
            <w:r>
              <w:rPr>
                <w:rFonts w:ascii="Times New Roman" w:hAnsi="Times New Roman"/>
              </w:rPr>
              <w:t xml:space="preserve"> колонии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469497,89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146203,50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Земельный участок </w:t>
            </w: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>¼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Дом </w:t>
            </w:r>
            <w:r>
              <w:rPr>
                <w:rFonts w:ascii="Times New Roman" w:hAnsi="Times New Roman"/>
              </w:rPr>
              <w:t xml:space="preserve"> (собственность</w:t>
            </w:r>
            <w:r w:rsidRPr="000478EB">
              <w:rPr>
                <w:rFonts w:ascii="Times New Roman" w:hAnsi="Times New Roman"/>
              </w:rPr>
              <w:t>¼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Квартира </w:t>
            </w: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>1/3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598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57,6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45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 </w:t>
            </w:r>
            <w:r w:rsidRPr="000478EB">
              <w:rPr>
                <w:rFonts w:ascii="Times New Roman" w:hAnsi="Times New Roman"/>
              </w:rPr>
              <w:t>автомобиль</w:t>
            </w:r>
            <w:r>
              <w:rPr>
                <w:rFonts w:ascii="Times New Roman" w:hAnsi="Times New Roman"/>
              </w:rPr>
              <w:t xml:space="preserve"> </w:t>
            </w:r>
            <w:r w:rsidRPr="000478EB">
              <w:rPr>
                <w:rFonts w:ascii="Times New Roman" w:hAnsi="Times New Roman"/>
              </w:rPr>
              <w:t>Рено логан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</w:tr>
      <w:tr w:rsidR="0032199B" w:rsidRPr="000478EB" w:rsidTr="00573D76">
        <w:trPr>
          <w:trHeight w:val="2862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Першин Алексей Викторович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Главный инженер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453298,49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152776,18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Квартира</w:t>
            </w:r>
            <w:r>
              <w:rPr>
                <w:rFonts w:ascii="Times New Roman" w:hAnsi="Times New Roman"/>
              </w:rPr>
              <w:t xml:space="preserve"> (собственность</w:t>
            </w:r>
            <w:r w:rsidRPr="000478EB">
              <w:rPr>
                <w:rFonts w:ascii="Times New Roman" w:hAnsi="Times New Roman"/>
              </w:rPr>
              <w:t xml:space="preserve"> 1/3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Квартира </w:t>
            </w: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>1/3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Квартира </w:t>
            </w: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>1/3</w:t>
            </w:r>
            <w:r>
              <w:rPr>
                <w:rFonts w:ascii="Times New Roman" w:hAnsi="Times New Roman"/>
              </w:rPr>
              <w:t xml:space="preserve"> доли)</w:t>
            </w: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70,2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70,2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70,2</w:t>
            </w: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</w:tr>
      <w:tr w:rsidR="0032199B" w:rsidRPr="000478EB" w:rsidTr="00647086"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Новикова Людмила Ивановна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Главный экономист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390620,84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</w:tr>
      <w:tr w:rsidR="0032199B" w:rsidRPr="000478EB" w:rsidTr="00647086"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Погорелов Андрей Иванович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Дочь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Дочь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Дочь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Начальник отдела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475808,81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240825,26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Дом </w:t>
            </w: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45</w:t>
            </w: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Скутер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трицикл</w:t>
            </w:r>
          </w:p>
        </w:tc>
      </w:tr>
      <w:tr w:rsidR="0032199B" w:rsidRPr="000478EB" w:rsidTr="00AF6945">
        <w:trPr>
          <w:trHeight w:val="4119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both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Поклонский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both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Виталий Вячеславович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both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both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Дочь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both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Сын</w:t>
            </w:r>
          </w:p>
          <w:p w:rsidR="0032199B" w:rsidRDefault="0032199B" w:rsidP="000478EB">
            <w:pPr>
              <w:spacing w:after="0" w:line="240" w:lineRule="auto"/>
              <w:ind w:left="-4" w:right="-42"/>
              <w:jc w:val="both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both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Старший оперуполномоченный оперативного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365475,06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9849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21129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Жилой дом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 xml:space="preserve"> ¼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Жилой дом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>1/8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Жилой дом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 xml:space="preserve"> 1/16</w:t>
            </w:r>
            <w:r>
              <w:rPr>
                <w:rFonts w:ascii="Times New Roman" w:hAnsi="Times New Roman"/>
              </w:rPr>
              <w:t xml:space="preserve"> доли)</w:t>
            </w:r>
          </w:p>
        </w:tc>
        <w:tc>
          <w:tcPr>
            <w:tcW w:w="1775" w:type="dxa"/>
            <w:gridSpan w:val="4"/>
          </w:tcPr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54</w:t>
            </w: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54</w:t>
            </w: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54</w:t>
            </w:r>
          </w:p>
        </w:tc>
        <w:tc>
          <w:tcPr>
            <w:tcW w:w="1620" w:type="dxa"/>
            <w:gridSpan w:val="4"/>
          </w:tcPr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AF6945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</w:tr>
      <w:tr w:rsidR="0032199B" w:rsidRPr="000478EB" w:rsidTr="00AF6945">
        <w:trPr>
          <w:trHeight w:val="2870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Полетаев Евгений Владимирович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Сын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Заместитель начальника</w:t>
            </w:r>
            <w:r>
              <w:rPr>
                <w:rFonts w:ascii="Times New Roman" w:hAnsi="Times New Roman"/>
              </w:rPr>
              <w:t xml:space="preserve"> колонии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288554,65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276000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Квартира</w:t>
            </w:r>
            <w:r>
              <w:rPr>
                <w:rFonts w:ascii="Times New Roman" w:hAnsi="Times New Roman"/>
              </w:rPr>
              <w:t xml:space="preserve"> (собственность</w:t>
            </w:r>
            <w:r w:rsidRPr="000478E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½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Квартира</w:t>
            </w:r>
            <w:r>
              <w:rPr>
                <w:rFonts w:ascii="Times New Roman" w:hAnsi="Times New Roman"/>
              </w:rPr>
              <w:t xml:space="preserve"> (собственность</w:t>
            </w:r>
            <w:r w:rsidRPr="000478E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½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50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50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</w:tr>
      <w:tr w:rsidR="0032199B" w:rsidRPr="000478EB" w:rsidTr="00E14BC1">
        <w:trPr>
          <w:trHeight w:val="2879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Полынцев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Алексей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Леонидович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Дочь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Инспектор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391369,13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273000,55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Квартира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>1/3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Квартира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>1/3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Квартира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>1/3</w:t>
            </w:r>
            <w:r>
              <w:rPr>
                <w:rFonts w:ascii="Times New Roman" w:hAnsi="Times New Roman"/>
              </w:rPr>
              <w:t xml:space="preserve"> доли)</w:t>
            </w:r>
          </w:p>
        </w:tc>
        <w:tc>
          <w:tcPr>
            <w:tcW w:w="1775" w:type="dxa"/>
            <w:gridSpan w:val="4"/>
          </w:tcPr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54</w:t>
            </w: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38</w:t>
            </w: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38</w:t>
            </w:r>
          </w:p>
        </w:tc>
        <w:tc>
          <w:tcPr>
            <w:tcW w:w="1620" w:type="dxa"/>
            <w:gridSpan w:val="4"/>
          </w:tcPr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</w:tr>
      <w:tr w:rsidR="0032199B" w:rsidRPr="000478EB" w:rsidTr="00E14BC1">
        <w:trPr>
          <w:trHeight w:val="1603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Рачкин Алексей Валерьевич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Заместитель начальника </w:t>
            </w:r>
            <w:r>
              <w:rPr>
                <w:rFonts w:ascii="Times New Roman" w:hAnsi="Times New Roman"/>
              </w:rPr>
              <w:t>ц</w:t>
            </w:r>
            <w:r w:rsidRPr="000478EB">
              <w:rPr>
                <w:rFonts w:ascii="Times New Roman" w:hAnsi="Times New Roman"/>
              </w:rPr>
              <w:t xml:space="preserve">ентра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277566,86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Квартира</w:t>
            </w:r>
          </w:p>
          <w:p w:rsidR="0032199B" w:rsidRPr="000478EB" w:rsidRDefault="0032199B" w:rsidP="00E14BC1">
            <w:pPr>
              <w:spacing w:after="0" w:line="240" w:lineRule="auto"/>
              <w:ind w:left="-145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(собственность)</w:t>
            </w:r>
          </w:p>
        </w:tc>
        <w:tc>
          <w:tcPr>
            <w:tcW w:w="1775" w:type="dxa"/>
            <w:gridSpan w:val="4"/>
          </w:tcPr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57</w:t>
            </w:r>
          </w:p>
        </w:tc>
        <w:tc>
          <w:tcPr>
            <w:tcW w:w="1620" w:type="dxa"/>
            <w:gridSpan w:val="4"/>
          </w:tcPr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</w:tr>
      <w:tr w:rsidR="0032199B" w:rsidRPr="000478EB" w:rsidTr="00647086"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Рыбинцев Александр Юрьевич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Инженер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285723,69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Жилой дом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 xml:space="preserve"> 1/3</w:t>
            </w:r>
            <w:r>
              <w:rPr>
                <w:rFonts w:ascii="Times New Roman" w:hAnsi="Times New Roman"/>
              </w:rPr>
              <w:t xml:space="preserve"> доли)</w:t>
            </w:r>
          </w:p>
        </w:tc>
        <w:tc>
          <w:tcPr>
            <w:tcW w:w="1775" w:type="dxa"/>
            <w:gridSpan w:val="4"/>
          </w:tcPr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80</w:t>
            </w:r>
          </w:p>
        </w:tc>
        <w:tc>
          <w:tcPr>
            <w:tcW w:w="1620" w:type="dxa"/>
            <w:gridSpan w:val="4"/>
          </w:tcPr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</w:tr>
      <w:tr w:rsidR="0032199B" w:rsidRPr="000478EB" w:rsidTr="00647086"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Рысухина Анна Сергеевна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0478EB">
              <w:rPr>
                <w:rFonts w:ascii="Times New Roman" w:hAnsi="Times New Roman"/>
              </w:rPr>
              <w:t xml:space="preserve">ын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Инструктор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392788,75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324000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54000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Квартира </w:t>
            </w: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>½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Квартира </w:t>
            </w: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>1/3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775" w:type="dxa"/>
            <w:gridSpan w:val="4"/>
          </w:tcPr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17</w:t>
            </w: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34</w:t>
            </w: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20" w:type="dxa"/>
            <w:gridSpan w:val="4"/>
          </w:tcPr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E14BC1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</w:tr>
      <w:tr w:rsidR="0032199B" w:rsidRPr="000478EB" w:rsidTr="00751F8F">
        <w:trPr>
          <w:trHeight w:val="1424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Саенко Вера Борисовна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Фельдшер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264653,66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373731,70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Дача</w:t>
            </w:r>
          </w:p>
          <w:p w:rsidR="0032199B" w:rsidRPr="000478EB" w:rsidRDefault="0032199B" w:rsidP="00777FCE">
            <w:pPr>
              <w:spacing w:after="0" w:line="240" w:lineRule="auto"/>
              <w:ind w:left="-145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Квартира </w:t>
            </w:r>
          </w:p>
          <w:p w:rsidR="0032199B" w:rsidRPr="000478EB" w:rsidRDefault="0032199B" w:rsidP="00777FCE">
            <w:pPr>
              <w:spacing w:after="0" w:line="240" w:lineRule="auto"/>
              <w:ind w:left="-145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(собственность)</w:t>
            </w:r>
          </w:p>
        </w:tc>
        <w:tc>
          <w:tcPr>
            <w:tcW w:w="1775" w:type="dxa"/>
            <w:gridSpan w:val="4"/>
          </w:tcPr>
          <w:p w:rsidR="0032199B" w:rsidRPr="000478EB" w:rsidRDefault="0032199B" w:rsidP="00777FCE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585</w:t>
            </w:r>
          </w:p>
          <w:p w:rsidR="0032199B" w:rsidRPr="000478EB" w:rsidRDefault="0032199B" w:rsidP="00777FCE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777FCE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777FCE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42</w:t>
            </w:r>
          </w:p>
        </w:tc>
        <w:tc>
          <w:tcPr>
            <w:tcW w:w="1620" w:type="dxa"/>
            <w:gridSpan w:val="4"/>
          </w:tcPr>
          <w:p w:rsidR="0032199B" w:rsidRPr="000478EB" w:rsidRDefault="0032199B" w:rsidP="00777FCE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777FCE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777FCE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777FCE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</w:t>
            </w:r>
            <w:r w:rsidRPr="000478EB">
              <w:rPr>
                <w:rFonts w:ascii="Times New Roman" w:hAnsi="Times New Roman"/>
              </w:rPr>
              <w:t>втомобиль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Форд Фокус</w:t>
            </w:r>
          </w:p>
        </w:tc>
      </w:tr>
      <w:tr w:rsidR="0032199B" w:rsidRPr="000478EB" w:rsidTr="00751F8F">
        <w:trPr>
          <w:trHeight w:val="2498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Старченкова Наталья Анатольевна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Сын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Юрисконсульт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292972,34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320000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 автомобиль </w:t>
            </w:r>
            <w:r w:rsidRPr="000478EB">
              <w:rPr>
                <w:rFonts w:ascii="Times New Roman" w:hAnsi="Times New Roman"/>
              </w:rPr>
              <w:t>Хёнд акцент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ВАЗ 2106</w:t>
            </w:r>
          </w:p>
        </w:tc>
      </w:tr>
      <w:tr w:rsidR="0032199B" w:rsidRPr="000478EB" w:rsidTr="00C712E3">
        <w:trPr>
          <w:trHeight w:val="1974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Тельдяков Алексей Юрьевич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оперативного дежурного дежурной части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363595,89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96000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C712E3">
            <w:pPr>
              <w:spacing w:after="0" w:line="240" w:lineRule="auto"/>
              <w:ind w:left="-145" w:right="-83"/>
              <w:jc w:val="center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Земельный участок </w:t>
            </w:r>
            <w:r>
              <w:rPr>
                <w:rFonts w:ascii="Times New Roman" w:hAnsi="Times New Roman"/>
              </w:rPr>
              <w:t>(собственность)</w:t>
            </w:r>
          </w:p>
          <w:p w:rsidR="0032199B" w:rsidRPr="000478EB" w:rsidRDefault="0032199B" w:rsidP="00C712E3">
            <w:pPr>
              <w:spacing w:after="0" w:line="240" w:lineRule="auto"/>
              <w:ind w:left="-145" w:right="-42"/>
              <w:jc w:val="center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Дом </w:t>
            </w:r>
            <w:r>
              <w:rPr>
                <w:rFonts w:ascii="Times New Roman" w:hAnsi="Times New Roman"/>
              </w:rPr>
              <w:t>(собственность)</w:t>
            </w:r>
          </w:p>
        </w:tc>
        <w:tc>
          <w:tcPr>
            <w:tcW w:w="1775" w:type="dxa"/>
            <w:gridSpan w:val="4"/>
          </w:tcPr>
          <w:p w:rsidR="0032199B" w:rsidRPr="000478EB" w:rsidRDefault="0032199B" w:rsidP="00C712E3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600</w:t>
            </w:r>
          </w:p>
          <w:p w:rsidR="0032199B" w:rsidRPr="000478EB" w:rsidRDefault="0032199B" w:rsidP="00C712E3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C712E3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C712E3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93,4</w:t>
            </w:r>
          </w:p>
        </w:tc>
        <w:tc>
          <w:tcPr>
            <w:tcW w:w="1620" w:type="dxa"/>
            <w:gridSpan w:val="4"/>
          </w:tcPr>
          <w:p w:rsidR="0032199B" w:rsidRPr="000478EB" w:rsidRDefault="0032199B" w:rsidP="00C712E3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C712E3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C712E3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C712E3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</w:tr>
      <w:tr w:rsidR="0032199B" w:rsidRPr="000478EB" w:rsidTr="00C712E3">
        <w:trPr>
          <w:trHeight w:val="1924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Хрупин Андрей Владиславович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Инспектор 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355816,23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363850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 автомобиль </w:t>
            </w:r>
            <w:r w:rsidRPr="000478EB">
              <w:rPr>
                <w:rFonts w:ascii="Times New Roman" w:hAnsi="Times New Roman"/>
              </w:rPr>
              <w:t>Лада приора</w:t>
            </w:r>
          </w:p>
        </w:tc>
      </w:tr>
      <w:tr w:rsidR="0032199B" w:rsidRPr="000478EB" w:rsidTr="00C712E3">
        <w:trPr>
          <w:trHeight w:val="2691"/>
        </w:trPr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Чебанько Алексей Федорович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Старший инспектор </w:t>
            </w:r>
          </w:p>
        </w:tc>
        <w:tc>
          <w:tcPr>
            <w:tcW w:w="1607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308472,08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8632</w:t>
            </w:r>
          </w:p>
        </w:tc>
        <w:tc>
          <w:tcPr>
            <w:tcW w:w="1608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Дом</w:t>
            </w:r>
            <w:r>
              <w:rPr>
                <w:rFonts w:ascii="Times New Roman" w:hAnsi="Times New Roman"/>
              </w:rPr>
              <w:t xml:space="preserve"> (собственность</w:t>
            </w:r>
            <w:r w:rsidRPr="000478EB">
              <w:rPr>
                <w:rFonts w:ascii="Times New Roman" w:hAnsi="Times New Roman"/>
              </w:rPr>
              <w:t>¼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 xml:space="preserve">Квартира </w:t>
            </w:r>
            <w:r>
              <w:rPr>
                <w:rFonts w:ascii="Times New Roman" w:hAnsi="Times New Roman"/>
              </w:rPr>
              <w:t>(собственность</w:t>
            </w:r>
            <w:r w:rsidRPr="000478EB">
              <w:rPr>
                <w:rFonts w:ascii="Times New Roman" w:hAnsi="Times New Roman"/>
              </w:rPr>
              <w:t>1/5</w:t>
            </w:r>
            <w:r>
              <w:rPr>
                <w:rFonts w:ascii="Times New Roman" w:hAnsi="Times New Roman"/>
              </w:rPr>
              <w:t xml:space="preserve"> доли)</w:t>
            </w:r>
          </w:p>
        </w:tc>
        <w:tc>
          <w:tcPr>
            <w:tcW w:w="1775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66,6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82,7</w:t>
            </w:r>
          </w:p>
        </w:tc>
        <w:tc>
          <w:tcPr>
            <w:tcW w:w="1620" w:type="dxa"/>
            <w:gridSpan w:val="4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  <w:r w:rsidRPr="000478EB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  <w:gridSpan w:val="2"/>
          </w:tcPr>
          <w:p w:rsidR="0032199B" w:rsidRPr="000478EB" w:rsidRDefault="0032199B" w:rsidP="000478EB">
            <w:pPr>
              <w:spacing w:after="0" w:line="240" w:lineRule="auto"/>
              <w:ind w:left="-4" w:right="-42"/>
              <w:rPr>
                <w:rFonts w:ascii="Times New Roman" w:hAnsi="Times New Roman"/>
              </w:rPr>
            </w:pPr>
          </w:p>
        </w:tc>
      </w:tr>
    </w:tbl>
    <w:p w:rsidR="0032199B" w:rsidRPr="002D5293" w:rsidRDefault="0032199B" w:rsidP="004D7806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32199B" w:rsidRPr="002D5293" w:rsidSect="00AB6EC8">
      <w:pgSz w:w="11906" w:h="16838"/>
      <w:pgMar w:top="899" w:right="707" w:bottom="1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6896"/>
    <w:rsid w:val="00010EEF"/>
    <w:rsid w:val="000176EB"/>
    <w:rsid w:val="00022CEE"/>
    <w:rsid w:val="000478EB"/>
    <w:rsid w:val="00060356"/>
    <w:rsid w:val="000D173F"/>
    <w:rsid w:val="000D2BB3"/>
    <w:rsid w:val="000F2C92"/>
    <w:rsid w:val="00105491"/>
    <w:rsid w:val="001421E5"/>
    <w:rsid w:val="0019787B"/>
    <w:rsid w:val="001B4187"/>
    <w:rsid w:val="002841B8"/>
    <w:rsid w:val="00287C38"/>
    <w:rsid w:val="002D5293"/>
    <w:rsid w:val="002E0F97"/>
    <w:rsid w:val="0032199B"/>
    <w:rsid w:val="003761C1"/>
    <w:rsid w:val="00387F58"/>
    <w:rsid w:val="003C174F"/>
    <w:rsid w:val="004735BB"/>
    <w:rsid w:val="00482A7E"/>
    <w:rsid w:val="004A6896"/>
    <w:rsid w:val="004D7806"/>
    <w:rsid w:val="00537A84"/>
    <w:rsid w:val="00573D76"/>
    <w:rsid w:val="00594B55"/>
    <w:rsid w:val="005B713E"/>
    <w:rsid w:val="005C6EED"/>
    <w:rsid w:val="00607AB9"/>
    <w:rsid w:val="00613DD5"/>
    <w:rsid w:val="00615F08"/>
    <w:rsid w:val="00647086"/>
    <w:rsid w:val="00677E86"/>
    <w:rsid w:val="007003EB"/>
    <w:rsid w:val="00751F8F"/>
    <w:rsid w:val="00760B46"/>
    <w:rsid w:val="00764480"/>
    <w:rsid w:val="007670AA"/>
    <w:rsid w:val="00777FCE"/>
    <w:rsid w:val="00781983"/>
    <w:rsid w:val="007840DA"/>
    <w:rsid w:val="00841E2F"/>
    <w:rsid w:val="00884787"/>
    <w:rsid w:val="008B2DDF"/>
    <w:rsid w:val="008E71FE"/>
    <w:rsid w:val="008F78C1"/>
    <w:rsid w:val="009428D4"/>
    <w:rsid w:val="0094580C"/>
    <w:rsid w:val="009628C8"/>
    <w:rsid w:val="00977992"/>
    <w:rsid w:val="009865D7"/>
    <w:rsid w:val="00A14B92"/>
    <w:rsid w:val="00A17250"/>
    <w:rsid w:val="00A83473"/>
    <w:rsid w:val="00A944A9"/>
    <w:rsid w:val="00AB215A"/>
    <w:rsid w:val="00AB6EC8"/>
    <w:rsid w:val="00AB786F"/>
    <w:rsid w:val="00AE31FE"/>
    <w:rsid w:val="00AF6945"/>
    <w:rsid w:val="00B21B26"/>
    <w:rsid w:val="00B91E42"/>
    <w:rsid w:val="00C712E3"/>
    <w:rsid w:val="00C74D86"/>
    <w:rsid w:val="00CB151F"/>
    <w:rsid w:val="00CC09C1"/>
    <w:rsid w:val="00CF22CF"/>
    <w:rsid w:val="00D11D6E"/>
    <w:rsid w:val="00D32DE7"/>
    <w:rsid w:val="00DC6CC3"/>
    <w:rsid w:val="00DE44C6"/>
    <w:rsid w:val="00E14BC1"/>
    <w:rsid w:val="00E25BCC"/>
    <w:rsid w:val="00E35270"/>
    <w:rsid w:val="00F27380"/>
    <w:rsid w:val="00F316FF"/>
    <w:rsid w:val="00F34745"/>
    <w:rsid w:val="00FA0864"/>
    <w:rsid w:val="00FC27DE"/>
    <w:rsid w:val="00FC553C"/>
    <w:rsid w:val="00FE0F92"/>
    <w:rsid w:val="00FF7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4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035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463</TotalTime>
  <Pages>6</Pages>
  <Words>1107</Words>
  <Characters>6312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Vilysov</cp:lastModifiedBy>
  <cp:revision>44</cp:revision>
  <cp:lastPrinted>2013-04-08T13:29:00Z</cp:lastPrinted>
  <dcterms:created xsi:type="dcterms:W3CDTF">2013-04-01T06:29:00Z</dcterms:created>
  <dcterms:modified xsi:type="dcterms:W3CDTF">2013-04-15T05:34:00Z</dcterms:modified>
</cp:coreProperties>
</file>